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0D1C2" w14:textId="77777777" w:rsidR="00DA1D97" w:rsidRPr="009500C1" w:rsidRDefault="00DA1D97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314F2B">
        <w:rPr>
          <w:rFonts w:ascii="Arial Narrow" w:hAnsi="Arial Narrow"/>
          <w:noProof/>
          <w:color w:val="FFFFFF" w:themeColor="background1"/>
          <w:sz w:val="2"/>
          <w:szCs w:val="2"/>
        </w:rPr>
        <w:t>4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314F2B">
        <w:rPr>
          <w:rFonts w:ascii="Arial Narrow" w:hAnsi="Arial Narrow"/>
          <w:noProof/>
          <w:color w:val="FFFFFF" w:themeColor="background1"/>
          <w:sz w:val="2"/>
          <w:szCs w:val="2"/>
        </w:rPr>
        <w:t>НА ПОКУПКУ НЕДВИЖИМОСТИ ИЛИ ДОЛИ НЕДВИЖИМОСТИ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DA1D97" w:rsidRPr="004E0853" w14:paraId="196A6AC2" w14:textId="77777777" w:rsidTr="00AB6FA2">
        <w:tc>
          <w:tcPr>
            <w:tcW w:w="10207" w:type="dxa"/>
            <w:vAlign w:val="center"/>
          </w:tcPr>
          <w:p w14:paraId="0FDBB9D9" w14:textId="4550FE1D" w:rsidR="00DA1D97" w:rsidRPr="003A49C5" w:rsidRDefault="00DA1D97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7B758069" w14:textId="77777777" w:rsidR="00DA1D97" w:rsidRPr="003A49C5" w:rsidRDefault="00DA1D97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65CC4064" w14:textId="7407FEB2" w:rsidR="00DA1D97" w:rsidRPr="00FF7B95" w:rsidRDefault="00DA1D97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_____________________________________________________две тысячи </w:t>
            </w:r>
            <w:r w:rsidR="001E614B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AD2214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EF7823" w:rsidRPr="00EF7823">
              <w:rPr>
                <w:rFonts w:ascii="Arial Narrow" w:hAnsi="Arial Narrow"/>
                <w:sz w:val="26"/>
                <w:szCs w:val="26"/>
              </w:rPr>
              <w:t>пятого</w:t>
            </w:r>
            <w:r w:rsidR="001E614B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67CF2D18" w14:textId="77777777" w:rsidR="00DA1D97" w:rsidRPr="00FF7B95" w:rsidRDefault="00DA1D97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Ч И С Л О   И   М Е С Я Ц  </w:t>
            </w:r>
            <w:r w:rsidR="007B4B76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П Р О П И С Ь Ю)</w:t>
            </w:r>
          </w:p>
          <w:p w14:paraId="1201D9B9" w14:textId="77777777" w:rsidR="00DA1D97" w:rsidRPr="00FF7B95" w:rsidRDefault="00DA1D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6C0A462D" w14:textId="77777777" w:rsidR="00DA1D97" w:rsidRPr="00FF7B95" w:rsidRDefault="00DA1D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A86B6D">
              <w:rPr>
                <w:rFonts w:ascii="Arial Narrow" w:hAnsi="Arial Narrow"/>
                <w:sz w:val="26"/>
                <w:szCs w:val="26"/>
              </w:rPr>
              <w:t xml:space="preserve"> 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 г.,</w:t>
            </w:r>
          </w:p>
          <w:p w14:paraId="6133207C" w14:textId="77777777" w:rsidR="00DA1D97" w:rsidRPr="00FF7B95" w:rsidRDefault="00DA1D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A86B6D">
              <w:rPr>
                <w:rFonts w:ascii="Arial Narrow" w:hAnsi="Arial Narrow"/>
                <w:sz w:val="26"/>
                <w:szCs w:val="26"/>
              </w:rPr>
              <w:t>______</w:t>
            </w:r>
            <w:r>
              <w:rPr>
                <w:rFonts w:ascii="Arial Narrow" w:hAnsi="Arial Narrow"/>
                <w:sz w:val="26"/>
                <w:szCs w:val="26"/>
              </w:rPr>
              <w:t>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017223DF" w14:textId="77777777" w:rsidR="00DA1D97" w:rsidRPr="00FF7B95" w:rsidRDefault="00A86B6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DA1D97" w:rsidRPr="00FF7B95">
              <w:rPr>
                <w:rFonts w:ascii="Arial Narrow" w:hAnsi="Arial Narrow"/>
                <w:sz w:val="26"/>
                <w:szCs w:val="26"/>
              </w:rPr>
              <w:t>:______________________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DA1D97" w:rsidRPr="00FF7B95">
              <w:rPr>
                <w:rFonts w:ascii="Arial Narrow" w:hAnsi="Arial Narrow"/>
                <w:sz w:val="26"/>
                <w:szCs w:val="26"/>
              </w:rPr>
              <w:t>__________________________________________</w:t>
            </w:r>
          </w:p>
          <w:p w14:paraId="12D6C7EE" w14:textId="77777777" w:rsidR="00DA1D97" w:rsidRPr="00FF7B95" w:rsidRDefault="00DA1D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54C0A57D" w14:textId="77777777" w:rsidR="00DA1D97" w:rsidRPr="00FF7B95" w:rsidRDefault="00DA1D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7D99A24E" w14:textId="77777777" w:rsidR="00DA1D97" w:rsidRPr="00FF7B95" w:rsidRDefault="00DA1D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(ая) по адресу: _________________</w:t>
            </w:r>
            <w:r w:rsidR="00A86B6D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</w:p>
          <w:p w14:paraId="09F49675" w14:textId="77777777" w:rsidR="00DA1D97" w:rsidRPr="00FF7B95" w:rsidRDefault="00DA1D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073CAD65" w14:textId="77777777" w:rsidR="00DA1D97" w:rsidRPr="00FF7B95" w:rsidRDefault="00DA1D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3DD4B995" w14:textId="77777777" w:rsidR="00DA1D97" w:rsidRPr="00FF7B95" w:rsidRDefault="00DA1D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A86B6D">
              <w:rPr>
                <w:rFonts w:ascii="Arial Narrow" w:hAnsi="Arial Narrow"/>
                <w:sz w:val="26"/>
                <w:szCs w:val="26"/>
              </w:rPr>
              <w:t>_____________</w:t>
            </w:r>
            <w:r>
              <w:rPr>
                <w:rFonts w:ascii="Arial Narrow" w:hAnsi="Arial Narrow"/>
                <w:sz w:val="26"/>
                <w:szCs w:val="26"/>
              </w:rPr>
              <w:t>__________ г.,</w:t>
            </w:r>
          </w:p>
          <w:p w14:paraId="24E06452" w14:textId="77777777" w:rsidR="00DA1D97" w:rsidRPr="00FF7B95" w:rsidRDefault="00DA1D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4F755370" w14:textId="77777777" w:rsidR="00DA1D97" w:rsidRPr="00FF7B95" w:rsidRDefault="00A86B6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DA1D97" w:rsidRPr="00FF7B95">
              <w:rPr>
                <w:rFonts w:ascii="Arial Narrow" w:hAnsi="Arial Narrow"/>
                <w:sz w:val="26"/>
                <w:szCs w:val="26"/>
              </w:rPr>
              <w:t>:________________________________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DA1D97" w:rsidRPr="00FF7B95">
              <w:rPr>
                <w:rFonts w:ascii="Arial Narrow" w:hAnsi="Arial Narrow"/>
                <w:sz w:val="26"/>
                <w:szCs w:val="26"/>
              </w:rPr>
              <w:t>________________________________</w:t>
            </w:r>
          </w:p>
          <w:p w14:paraId="630ECB9F" w14:textId="77777777" w:rsidR="00DA1D97" w:rsidRPr="00FF7B95" w:rsidRDefault="00DA1D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49A68E18" w14:textId="77777777" w:rsidR="00DA1D97" w:rsidRPr="00FF7B95" w:rsidRDefault="00DA1D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15A607D0" w14:textId="77777777" w:rsidR="00DA1D97" w:rsidRPr="00FF7B95" w:rsidRDefault="00DA1D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</w:t>
            </w:r>
            <w:r w:rsidR="00A86B6D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</w:t>
            </w:r>
          </w:p>
          <w:p w14:paraId="1D8668EB" w14:textId="77777777" w:rsidR="00DA1D97" w:rsidRPr="00FF7B95" w:rsidRDefault="00DA1D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4873B53F" w14:textId="77777777" w:rsidR="00376576" w:rsidRDefault="00DA1D97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купить за цену и на условиях по усмотрению представителя объект(ы) недвижимости или долю в праве собственности на объект недвижимости: (квартиру, дом с земельным участком, незаконченный объект строительства, земельный участок и другие) </w:t>
            </w:r>
            <w:r w:rsidRPr="00DA1D97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DA1D97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DA1D97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находящийся (-иеся) по адресу: </w:t>
            </w:r>
            <w:r w:rsidRPr="00DA1D97">
              <w:rPr>
                <w:rFonts w:ascii="Arial Narrow" w:hAnsi="Arial Narrow" w:cs="Times New Roman"/>
                <w:noProof/>
                <w:sz w:val="32"/>
              </w:rPr>
              <w:t>___________________________________________________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DA1D97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t xml:space="preserve"> ,</w:t>
            </w:r>
          </w:p>
          <w:p w14:paraId="19FCFC5E" w14:textId="77777777" w:rsidR="00DA1D97" w:rsidRPr="007135E3" w:rsidRDefault="00DA1D97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D52249">
              <w:rPr>
                <w:rFonts w:ascii="Arial Narrow" w:hAnsi="Arial Narrow" w:cs="Times New Roman"/>
                <w:noProof/>
                <w:sz w:val="16"/>
                <w:szCs w:val="16"/>
              </w:rPr>
              <w:t xml:space="preserve"> </w:t>
            </w:r>
            <w:r w:rsidRPr="00D52249">
              <w:rPr>
                <w:rFonts w:ascii="Arial Narrow" w:hAnsi="Arial Narrow" w:cs="Times New Roman"/>
                <w:noProof/>
                <w:sz w:val="16"/>
                <w:szCs w:val="16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быть моим представителем во всех соответствующих (региональных и территориальных) государственных и иных учреждениях и организациях, в том числе в Управлении Федеральной службы государственной регистрации, кадастра и картографии (Росреестр), БТИ, нотариальных конторах, инспекциях Федеральной налоговой службы, жилищно-коммунальных и эксплуатационных организациях, ЕИРЦ, Многофункциональных центрах предоставления государственных услуг (МФЦ), ДЕЗ, РЭУ, ЖЭК, Управляющих компаниях, органах МВД России, органах опеки и попечительства, отделах ЗАГС и любых других, подавать заявления от моего имени, получать все необходимые справки, выписки, копии, решения, разрешения, экспликации, поэтажный план и другие документы, необходимые для заключения договоров купли-продажи, вести переговоры, заключать предварительные договоры, заключать договоры задатка или аванса, выплачивать задаток или аванс, заключать договоры купли-продажи и передаточные акты, выплачивать причитающиеся по договорам деньги, в том числе путем расчета через депозитарий любого банка, с правом иметь свободный доступ к банковскому сейфу (ячейке), вкладывать и изымать любые ценности и документы из сейфа (ячейки), работать с документами, с правом оплачивать договоры аренды сейфа (ячейки), с правом изменять договоры аренды сейфа (ячейки), расторгать договоры аренды сейфа (ячейки), заключать дополнительных соглашений к договору аренды сейфа (ячейки), зарегистрировать переход права собственности, получать зарегистрированные документы, в том числе экземпляры договоров купли-продажи в Управлении Федеральной службы государственной регистрации, кадастра и картографии (Росреестр) с правом подавать заявления на приостановку или отказ от государственной регистрации, заявления о внесении изменений в записи ЕГРН, исправления технических ошибок, в случае необходимости вести дело по межеванию земельного участка, получать свидетельства о государственной регистрации права и иные правоустанавливающие документы, оплачивать тарифы, пошлины, налоги и сборы, давать согласие на обработку моих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lastRenderedPageBreak/>
              <w:t>персональных данных в форме и порядке, предусмотренном действующим законодательством Российской Федерации, расписываться и совершать все действия, связанные с выполнением данных поручений.</w:t>
            </w:r>
          </w:p>
        </w:tc>
      </w:tr>
    </w:tbl>
    <w:p w14:paraId="228E4854" w14:textId="77777777" w:rsidR="00DA1D97" w:rsidRPr="00AB6FA2" w:rsidRDefault="00DA1D97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DA1D97" w14:paraId="3FE061DE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47798CAA" w14:textId="77777777" w:rsidR="00DA1D97" w:rsidRPr="00FF7B95" w:rsidRDefault="00DA1D97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</w:t>
            </w:r>
            <w:r w:rsidR="00A86B6D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_____.</w:t>
            </w:r>
          </w:p>
          <w:p w14:paraId="1D1640E8" w14:textId="77777777" w:rsidR="00DA1D97" w:rsidRPr="00FF7B95" w:rsidRDefault="00DA1D97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79C4D460" w14:textId="77777777" w:rsidR="00DA1D97" w:rsidRPr="00FF7B95" w:rsidRDefault="00DA1D97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0F146DC0" w14:textId="77777777" w:rsidR="00DA1D97" w:rsidRDefault="00DA1D9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DC3106E" w14:textId="77777777" w:rsidR="00DA1D97" w:rsidRDefault="00DA1D9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F5A0FD8" w14:textId="77777777" w:rsidR="00DA1D97" w:rsidRPr="00FF7B95" w:rsidRDefault="00DA1D9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1D1EC10A" w14:textId="77777777" w:rsidR="00DA1D97" w:rsidRPr="004F7E55" w:rsidRDefault="00DA1D97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1E175532" w14:textId="77777777" w:rsidR="00DA1D97" w:rsidRDefault="00DA1D97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A1D97" w14:paraId="10350585" w14:textId="77777777" w:rsidTr="00A86B6D">
        <w:trPr>
          <w:cantSplit/>
        </w:trPr>
        <w:tc>
          <w:tcPr>
            <w:tcW w:w="10206" w:type="dxa"/>
          </w:tcPr>
          <w:p w14:paraId="3F1F1484" w14:textId="77777777" w:rsidR="00967653" w:rsidRDefault="00967653" w:rsidP="0096765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2662DBE7" w14:textId="77777777" w:rsidR="00967653" w:rsidRPr="00FF7B95" w:rsidRDefault="00967653" w:rsidP="0096765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99AFF7D" w14:textId="4C82B378" w:rsidR="00967653" w:rsidRPr="00FF7B95" w:rsidRDefault="00967653" w:rsidP="00967653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две тысячи </w:t>
            </w:r>
            <w:r>
              <w:rPr>
                <w:rFonts w:ascii="Arial Narrow" w:hAnsi="Arial Narrow"/>
                <w:sz w:val="26"/>
                <w:szCs w:val="26"/>
              </w:rPr>
              <w:t xml:space="preserve">двадцать </w:t>
            </w:r>
            <w:r w:rsidR="00EF7823" w:rsidRPr="00EF7823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0A483EB2" w14:textId="77777777" w:rsidR="00967653" w:rsidRPr="008A2B60" w:rsidRDefault="00967653" w:rsidP="00967653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1099F5CE" w14:textId="77777777" w:rsidR="00967653" w:rsidRPr="00FF7B95" w:rsidRDefault="00967653" w:rsidP="0096765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Настоящая доверенность удостоверена мной,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7F6A17CCF5B844D28A7A3FFBF592B283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Посольства Российской Федерации в Греческой Республике. </w:t>
            </w:r>
          </w:p>
          <w:p w14:paraId="7D7789B8" w14:textId="77777777" w:rsidR="00967653" w:rsidRDefault="00967653" w:rsidP="0096765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Содержание доверенности соответствует волеизъявлению </w:t>
            </w:r>
            <w:r>
              <w:rPr>
                <w:rFonts w:ascii="Arial Narrow" w:hAnsi="Arial Narrow"/>
                <w:sz w:val="26"/>
                <w:szCs w:val="26"/>
              </w:rPr>
              <w:t>заявителя.</w:t>
            </w:r>
          </w:p>
          <w:p w14:paraId="6DEB4649" w14:textId="77777777" w:rsidR="00967653" w:rsidRDefault="00967653" w:rsidP="0096765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Доверенност</w:t>
            </w:r>
            <w:r>
              <w:rPr>
                <w:rFonts w:ascii="Arial Narrow" w:hAnsi="Arial Narrow"/>
                <w:sz w:val="26"/>
                <w:szCs w:val="26"/>
              </w:rPr>
              <w:t>ь подписана в моем присутствии.</w:t>
            </w:r>
          </w:p>
          <w:p w14:paraId="75F454D4" w14:textId="77777777" w:rsidR="00967653" w:rsidRDefault="00967653" w:rsidP="0096765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Личность </w:t>
            </w:r>
            <w:r>
              <w:rPr>
                <w:rFonts w:ascii="Arial Narrow" w:hAnsi="Arial Narrow"/>
                <w:sz w:val="26"/>
                <w:szCs w:val="26"/>
              </w:rPr>
              <w:t xml:space="preserve">заявителя установлена, </w:t>
            </w:r>
            <w:r w:rsidRPr="00FF7B95">
              <w:rPr>
                <w:rFonts w:ascii="Arial Narrow" w:hAnsi="Arial Narrow"/>
                <w:sz w:val="26"/>
                <w:szCs w:val="26"/>
              </w:rPr>
              <w:t>дееспособность проверена.</w:t>
            </w:r>
          </w:p>
          <w:p w14:paraId="39674207" w14:textId="77777777" w:rsidR="00967653" w:rsidRPr="005D5A2B" w:rsidRDefault="00967653" w:rsidP="00967653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495CC781" w14:textId="77777777" w:rsidR="00967653" w:rsidRDefault="00967653" w:rsidP="0096765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Зарегистрировано в реестре </w:t>
            </w:r>
            <w:r w:rsidRPr="00FF7B95">
              <w:rPr>
                <w:rFonts w:ascii="Arial Narrow" w:hAnsi="Arial Narrow"/>
                <w:sz w:val="26"/>
                <w:szCs w:val="26"/>
              </w:rPr>
              <w:t>№ _________</w:t>
            </w:r>
          </w:p>
          <w:p w14:paraId="075E8C37" w14:textId="77777777" w:rsidR="00967653" w:rsidRPr="005D5A2B" w:rsidRDefault="00967653" w:rsidP="00967653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5135C01E" w14:textId="77777777" w:rsidR="00967653" w:rsidRDefault="00967653" w:rsidP="0096765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16182A33" w14:textId="77777777" w:rsidR="00967653" w:rsidRPr="005D5A2B" w:rsidRDefault="00967653" w:rsidP="00967653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38179E33" w14:textId="77777777" w:rsidR="00967653" w:rsidRPr="008A2B60" w:rsidRDefault="00967653" w:rsidP="0096765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8A2B60"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7D1CE2CA" w14:textId="77777777" w:rsidR="00967653" w:rsidRDefault="00967653" w:rsidP="0096765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A2E6065" w14:textId="58355E89" w:rsidR="00DA1D97" w:rsidRDefault="00967653" w:rsidP="00967653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2A5E4AD4565F4D57BEB5667BAC050979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5D217856" w14:textId="77777777" w:rsidR="00DA1D97" w:rsidRPr="00966DB7" w:rsidRDefault="00DA1D97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DA1D97" w:rsidRPr="00966DB7" w:rsidSect="00DA1D97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61B2A2" w14:textId="77777777" w:rsidR="00D03731" w:rsidRDefault="00D03731" w:rsidP="00B72228">
      <w:pPr>
        <w:spacing w:line="240" w:lineRule="auto"/>
      </w:pPr>
      <w:r>
        <w:separator/>
      </w:r>
    </w:p>
  </w:endnote>
  <w:endnote w:type="continuationSeparator" w:id="0">
    <w:p w14:paraId="4B29471C" w14:textId="77777777" w:rsidR="00D03731" w:rsidRDefault="00D03731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9D777" w14:textId="77777777" w:rsidR="00467143" w:rsidRPr="00DC0F73" w:rsidRDefault="00467143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DC0EFD" w:rsidRPr="00314F2B">
      <w:rPr>
        <w:rFonts w:ascii="Arial Narrow" w:hAnsi="Arial Narrow"/>
        <w:noProof/>
        <w:color w:val="000000" w:themeColor="text1"/>
        <w:sz w:val="16"/>
        <w:szCs w:val="16"/>
      </w:rPr>
      <w:t>НА ПОКУПКУ НЕДВИЖИМОСТИ ИЛИ ДОЛИ НЕДВИЖИМОСТИ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DC0EFD" w:rsidRPr="00314F2B">
      <w:rPr>
        <w:rFonts w:ascii="Arial Narrow" w:hAnsi="Arial Narrow"/>
        <w:noProof/>
        <w:color w:val="000000" w:themeColor="text1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3E665" w14:textId="77777777" w:rsidR="00D03731" w:rsidRDefault="00D03731" w:rsidP="00B72228">
      <w:pPr>
        <w:spacing w:line="240" w:lineRule="auto"/>
      </w:pPr>
      <w:r>
        <w:separator/>
      </w:r>
    </w:p>
  </w:footnote>
  <w:footnote w:type="continuationSeparator" w:id="0">
    <w:p w14:paraId="78AA922C" w14:textId="77777777" w:rsidR="00D03731" w:rsidRDefault="00D03731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3C4CC" w14:textId="77777777" w:rsidR="00467143" w:rsidRPr="00F02BF4" w:rsidRDefault="00467143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907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92C"/>
    <w:rsid w:val="00026371"/>
    <w:rsid w:val="0004070C"/>
    <w:rsid w:val="000701B6"/>
    <w:rsid w:val="000707CF"/>
    <w:rsid w:val="00093CD1"/>
    <w:rsid w:val="000A1D29"/>
    <w:rsid w:val="000B7242"/>
    <w:rsid w:val="000E34D7"/>
    <w:rsid w:val="001125A2"/>
    <w:rsid w:val="0011586B"/>
    <w:rsid w:val="00146180"/>
    <w:rsid w:val="0016338C"/>
    <w:rsid w:val="00164B43"/>
    <w:rsid w:val="00167D3D"/>
    <w:rsid w:val="001C65E1"/>
    <w:rsid w:val="001E614B"/>
    <w:rsid w:val="001F7938"/>
    <w:rsid w:val="0022122D"/>
    <w:rsid w:val="002240B7"/>
    <w:rsid w:val="00242DFF"/>
    <w:rsid w:val="00255849"/>
    <w:rsid w:val="002A000A"/>
    <w:rsid w:val="002F734F"/>
    <w:rsid w:val="003011FB"/>
    <w:rsid w:val="00307AB7"/>
    <w:rsid w:val="00316D6E"/>
    <w:rsid w:val="0032458A"/>
    <w:rsid w:val="00334763"/>
    <w:rsid w:val="0034021D"/>
    <w:rsid w:val="003403C2"/>
    <w:rsid w:val="00341897"/>
    <w:rsid w:val="00376576"/>
    <w:rsid w:val="0038430B"/>
    <w:rsid w:val="003A0228"/>
    <w:rsid w:val="003A49C5"/>
    <w:rsid w:val="003A7F24"/>
    <w:rsid w:val="003C2445"/>
    <w:rsid w:val="003E4410"/>
    <w:rsid w:val="00461D32"/>
    <w:rsid w:val="00467143"/>
    <w:rsid w:val="004D3061"/>
    <w:rsid w:val="004E0853"/>
    <w:rsid w:val="004F0910"/>
    <w:rsid w:val="0053299D"/>
    <w:rsid w:val="00535B34"/>
    <w:rsid w:val="00574833"/>
    <w:rsid w:val="005840EA"/>
    <w:rsid w:val="005E103A"/>
    <w:rsid w:val="0063674D"/>
    <w:rsid w:val="0064066B"/>
    <w:rsid w:val="006450A9"/>
    <w:rsid w:val="00666C3E"/>
    <w:rsid w:val="00672C59"/>
    <w:rsid w:val="006A6AEF"/>
    <w:rsid w:val="006B785F"/>
    <w:rsid w:val="006F021D"/>
    <w:rsid w:val="0070029B"/>
    <w:rsid w:val="007053E8"/>
    <w:rsid w:val="00712185"/>
    <w:rsid w:val="007135E3"/>
    <w:rsid w:val="00733A99"/>
    <w:rsid w:val="007B4B76"/>
    <w:rsid w:val="007C6DE4"/>
    <w:rsid w:val="007E1671"/>
    <w:rsid w:val="007E1C84"/>
    <w:rsid w:val="007E47D6"/>
    <w:rsid w:val="0081645E"/>
    <w:rsid w:val="008A5A3A"/>
    <w:rsid w:val="00904B32"/>
    <w:rsid w:val="00921C1D"/>
    <w:rsid w:val="009500C1"/>
    <w:rsid w:val="00966DB7"/>
    <w:rsid w:val="00967653"/>
    <w:rsid w:val="00970F3E"/>
    <w:rsid w:val="00971572"/>
    <w:rsid w:val="00994107"/>
    <w:rsid w:val="009A492C"/>
    <w:rsid w:val="009D02DC"/>
    <w:rsid w:val="00A0332E"/>
    <w:rsid w:val="00A06B57"/>
    <w:rsid w:val="00A85205"/>
    <w:rsid w:val="00A866A0"/>
    <w:rsid w:val="00A86B6D"/>
    <w:rsid w:val="00A87B1D"/>
    <w:rsid w:val="00AB0C7E"/>
    <w:rsid w:val="00AB3077"/>
    <w:rsid w:val="00AB6FA2"/>
    <w:rsid w:val="00AC446B"/>
    <w:rsid w:val="00AD2214"/>
    <w:rsid w:val="00AF471F"/>
    <w:rsid w:val="00B22F7E"/>
    <w:rsid w:val="00B25606"/>
    <w:rsid w:val="00B40398"/>
    <w:rsid w:val="00B50C8A"/>
    <w:rsid w:val="00B60422"/>
    <w:rsid w:val="00B72228"/>
    <w:rsid w:val="00B87612"/>
    <w:rsid w:val="00BB7420"/>
    <w:rsid w:val="00BC746B"/>
    <w:rsid w:val="00C27944"/>
    <w:rsid w:val="00C52B01"/>
    <w:rsid w:val="00C53286"/>
    <w:rsid w:val="00C608EA"/>
    <w:rsid w:val="00C956D9"/>
    <w:rsid w:val="00CC0EC4"/>
    <w:rsid w:val="00CC1F26"/>
    <w:rsid w:val="00CE4117"/>
    <w:rsid w:val="00CF5464"/>
    <w:rsid w:val="00D03731"/>
    <w:rsid w:val="00D07F43"/>
    <w:rsid w:val="00D16F0F"/>
    <w:rsid w:val="00D27EE8"/>
    <w:rsid w:val="00D52249"/>
    <w:rsid w:val="00D67D33"/>
    <w:rsid w:val="00D75AD9"/>
    <w:rsid w:val="00D93751"/>
    <w:rsid w:val="00D96B82"/>
    <w:rsid w:val="00DA1D97"/>
    <w:rsid w:val="00DB7889"/>
    <w:rsid w:val="00DC0EFD"/>
    <w:rsid w:val="00DC0F73"/>
    <w:rsid w:val="00DC1FC4"/>
    <w:rsid w:val="00E26B76"/>
    <w:rsid w:val="00E812F6"/>
    <w:rsid w:val="00EF7823"/>
    <w:rsid w:val="00F02BF4"/>
    <w:rsid w:val="00F67780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2D46DA"/>
  <w15:docId w15:val="{1B591D50-1078-46B6-BBFF-C54A0DF59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4%20&#1053;&#1040;%20&#1055;&#1054;&#1050;&#1059;&#1055;&#1050;&#1059;%20&#1053;&#1045;&#1044;&#1042;&#1048;&#1046;&#1048;&#1052;&#1054;&#1057;&#1058;&#1048;%20&#1048;&#1051;&#1048;%20&#1044;&#1054;&#1051;&#1048;%20&#1053;&#1045;&#1044;&#1042;&#1048;&#1046;&#1048;&#1052;&#1054;&#1057;&#1058;&#1048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6A17CCF5B844D28A7A3FFBF592B2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77E14E-736B-49DC-8D16-BCF11858677A}"/>
      </w:docPartPr>
      <w:docPartBody>
        <w:p w:rsidR="00542C9D" w:rsidRDefault="00E44009" w:rsidP="00E44009">
          <w:pPr>
            <w:pStyle w:val="7F6A17CCF5B844D28A7A3FFBF592B283"/>
          </w:pPr>
          <w:r w:rsidRPr="006C0321">
            <w:rPr>
              <w:rStyle w:val="a3"/>
            </w:rPr>
            <w:t>Выберите элемент.</w:t>
          </w:r>
        </w:p>
      </w:docPartBody>
    </w:docPart>
    <w:docPart>
      <w:docPartPr>
        <w:name w:val="2A5E4AD4565F4D57BEB5667BAC0509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4A686E-B713-47B0-A193-63AB61BA0DA5}"/>
      </w:docPartPr>
      <w:docPartBody>
        <w:p w:rsidR="00542C9D" w:rsidRDefault="00E44009" w:rsidP="00E44009">
          <w:pPr>
            <w:pStyle w:val="2A5E4AD4565F4D57BEB5667BAC050979"/>
          </w:pPr>
          <w:r w:rsidRPr="006C032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C8C"/>
    <w:rsid w:val="00067C8C"/>
    <w:rsid w:val="00120E89"/>
    <w:rsid w:val="004B2602"/>
    <w:rsid w:val="00540E99"/>
    <w:rsid w:val="00542C9D"/>
    <w:rsid w:val="00971572"/>
    <w:rsid w:val="00C42663"/>
    <w:rsid w:val="00D16F0F"/>
    <w:rsid w:val="00DC2CF2"/>
    <w:rsid w:val="00E4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4009"/>
    <w:rPr>
      <w:color w:val="808080"/>
    </w:rPr>
  </w:style>
  <w:style w:type="paragraph" w:customStyle="1" w:styleId="7F6A17CCF5B844D28A7A3FFBF592B283">
    <w:name w:val="7F6A17CCF5B844D28A7A3FFBF592B283"/>
    <w:rsid w:val="00E44009"/>
    <w:rPr>
      <w:kern w:val="2"/>
      <w14:ligatures w14:val="standardContextual"/>
    </w:rPr>
  </w:style>
  <w:style w:type="paragraph" w:customStyle="1" w:styleId="2A5E4AD4565F4D57BEB5667BAC050979">
    <w:name w:val="2A5E4AD4565F4D57BEB5667BAC050979"/>
    <w:rsid w:val="00E440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A642F-88DF-4390-835F-2EE98EBB5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4 НА ПОКУПКУ НЕДВИЖИМОСТИ ИЛИ ДОЛИ НЕДВИЖИМОСТИ</Template>
  <TotalTime>3</TotalTime>
  <Pages>2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8</cp:revision>
  <cp:lastPrinted>2023-12-07T10:02:00Z</cp:lastPrinted>
  <dcterms:created xsi:type="dcterms:W3CDTF">2021-12-20T09:47:00Z</dcterms:created>
  <dcterms:modified xsi:type="dcterms:W3CDTF">2024-08-09T07:21:00Z</dcterms:modified>
</cp:coreProperties>
</file>